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EA031" w14:textId="77777777" w:rsidR="00124617" w:rsidRDefault="00124617"/>
    <w:p w14:paraId="6CB47035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2"/>
        <w:gridCol w:w="4505"/>
      </w:tblGrid>
      <w:tr w:rsidR="00ED5196" w14:paraId="7F90104A" w14:textId="77777777" w:rsidTr="00786F61">
        <w:trPr>
          <w:trHeight w:val="549"/>
        </w:trPr>
        <w:tc>
          <w:tcPr>
            <w:tcW w:w="3002" w:type="dxa"/>
            <w:vAlign w:val="center"/>
          </w:tcPr>
          <w:p w14:paraId="61419D8F" w14:textId="7FCB3CDE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  <w:r w:rsidR="00786F61">
              <w:rPr>
                <w:rFonts w:asciiTheme="minorHAnsi" w:hAnsiTheme="minorHAnsi" w:cstheme="minorHAnsi"/>
                <w:sz w:val="22"/>
                <w:szCs w:val="22"/>
              </w:rPr>
              <w:t>602-04/21-02-21</w:t>
            </w:r>
          </w:p>
        </w:tc>
        <w:tc>
          <w:tcPr>
            <w:tcW w:w="4505" w:type="dxa"/>
            <w:vAlign w:val="center"/>
          </w:tcPr>
          <w:p w14:paraId="2D465DFA" w14:textId="4251FF25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14:paraId="5E147A6D" w14:textId="77777777" w:rsidTr="00786F61">
        <w:trPr>
          <w:trHeight w:val="449"/>
        </w:trPr>
        <w:tc>
          <w:tcPr>
            <w:tcW w:w="3002" w:type="dxa"/>
            <w:vAlign w:val="center"/>
          </w:tcPr>
          <w:p w14:paraId="54CDEA3B" w14:textId="2ED49006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  <w:r w:rsidR="00786F61">
              <w:rPr>
                <w:rFonts w:asciiTheme="minorHAnsi" w:hAnsiTheme="minorHAnsi" w:cstheme="minorHAnsi"/>
                <w:sz w:val="22"/>
                <w:szCs w:val="22"/>
              </w:rPr>
              <w:t>2181-02-25-21-21-23</w:t>
            </w:r>
          </w:p>
        </w:tc>
        <w:tc>
          <w:tcPr>
            <w:tcW w:w="4505" w:type="dxa"/>
            <w:vAlign w:val="center"/>
          </w:tcPr>
          <w:p w14:paraId="7A9FC34E" w14:textId="4766803A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14:paraId="240ADDD0" w14:textId="77777777" w:rsidTr="00786F61">
        <w:trPr>
          <w:trHeight w:val="378"/>
        </w:trPr>
        <w:tc>
          <w:tcPr>
            <w:tcW w:w="3002" w:type="dxa"/>
            <w:vAlign w:val="center"/>
          </w:tcPr>
          <w:p w14:paraId="52A98170" w14:textId="29C5E5D6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86F61">
              <w:rPr>
                <w:rFonts w:asciiTheme="minorHAnsi" w:hAnsiTheme="minorHAnsi" w:cstheme="minorHAnsi"/>
                <w:sz w:val="22"/>
                <w:szCs w:val="22"/>
              </w:rPr>
              <w:t>22.10.2021.</w:t>
            </w:r>
          </w:p>
        </w:tc>
        <w:tc>
          <w:tcPr>
            <w:tcW w:w="4505" w:type="dxa"/>
            <w:vAlign w:val="center"/>
          </w:tcPr>
          <w:p w14:paraId="4BD7775C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EC42C9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5CB0B23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1781"/>
        <w:gridCol w:w="1135"/>
        <w:gridCol w:w="1332"/>
        <w:gridCol w:w="2066"/>
      </w:tblGrid>
      <w:tr w:rsidR="00294A5E" w:rsidRPr="00FC21C2" w14:paraId="18C95B99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7709B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AC2E" w14:textId="66424FE4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40558D">
              <w:rPr>
                <w:rFonts w:ascii="Arial" w:hAnsi="Arial" w:cs="Arial"/>
                <w:sz w:val="20"/>
                <w:szCs w:val="20"/>
              </w:rPr>
              <w:t>Diplomski sveučilišni studij Hotelijerstvo i gastronomija</w:t>
            </w:r>
          </w:p>
        </w:tc>
      </w:tr>
      <w:tr w:rsidR="00294A5E" w:rsidRPr="00FC21C2" w14:paraId="1486B1ED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CBABD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38D085D" w14:textId="661A66F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0558D" w:rsidRPr="007315D1">
              <w:rPr>
                <w:rFonts w:cstheme="minorHAnsi"/>
              </w:rPr>
              <w:t xml:space="preserve"> Sveučilište u Splitu</w:t>
            </w:r>
          </w:p>
        </w:tc>
      </w:tr>
      <w:tr w:rsidR="00294A5E" w:rsidRPr="00FC21C2" w14:paraId="6BA4F489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649848" w14:textId="77777777"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2CB10" w14:textId="05D4058C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0558D" w:rsidRPr="007315D1">
              <w:rPr>
                <w:rFonts w:cstheme="minorHAnsi"/>
              </w:rPr>
              <w:t xml:space="preserve"> Sveučilište u Splitu</w:t>
            </w:r>
          </w:p>
        </w:tc>
      </w:tr>
      <w:tr w:rsidR="00294A5E" w:rsidRPr="00FC21C2" w14:paraId="24523D1E" w14:textId="77777777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460FC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44D8F1D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C2415C" w14:textId="3E2C8B7E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7E82542" w14:textId="77777777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FF6173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D4A1912" w14:textId="044AD00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B0AC65" w14:textId="4EAE7CC1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3AD27BE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0D9D147B" w14:textId="77777777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A34BC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6F5EF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3ED4956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232DB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E276E1A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07EEE07B" w14:textId="77777777" w:rsidTr="00294A5E">
        <w:tc>
          <w:tcPr>
            <w:tcW w:w="9286" w:type="dxa"/>
            <w:gridSpan w:val="2"/>
            <w:shd w:val="clear" w:color="auto" w:fill="CCECFF"/>
          </w:tcPr>
          <w:p w14:paraId="29B7B6DC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4A11591E" w14:textId="77777777" w:rsidTr="00294A5E">
        <w:tc>
          <w:tcPr>
            <w:tcW w:w="8472" w:type="dxa"/>
          </w:tcPr>
          <w:p w14:paraId="722677E4" w14:textId="77777777"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14:paraId="48D26249" w14:textId="4B9FB2DC" w:rsidR="00C21A1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780912FB" w14:textId="77777777" w:rsidTr="00294A5E">
        <w:tc>
          <w:tcPr>
            <w:tcW w:w="8472" w:type="dxa"/>
          </w:tcPr>
          <w:p w14:paraId="1694C27F" w14:textId="77777777"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14:paraId="63F63982" w14:textId="5EACE1F9" w:rsidR="00C21A1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B6DDEE" w14:textId="77777777" w:rsidTr="00294A5E">
        <w:tc>
          <w:tcPr>
            <w:tcW w:w="8472" w:type="dxa"/>
          </w:tcPr>
          <w:p w14:paraId="0F2A1076" w14:textId="77777777"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14:paraId="5BC63A49" w14:textId="47EB0350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40FDFDA8" w14:textId="77777777" w:rsidTr="00294A5E">
        <w:tc>
          <w:tcPr>
            <w:tcW w:w="8472" w:type="dxa"/>
          </w:tcPr>
          <w:p w14:paraId="286CE461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14:paraId="74822CCF" w14:textId="58484D81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17F7A5D" w14:textId="77777777" w:rsidTr="00294A5E">
        <w:tc>
          <w:tcPr>
            <w:tcW w:w="8472" w:type="dxa"/>
          </w:tcPr>
          <w:p w14:paraId="6AF8E4A1" w14:textId="77777777"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14:paraId="6967E315" w14:textId="61B17168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2A0967C" w14:textId="77777777" w:rsidTr="00294A5E">
        <w:tc>
          <w:tcPr>
            <w:tcW w:w="8472" w:type="dxa"/>
          </w:tcPr>
          <w:p w14:paraId="2286248B" w14:textId="77777777"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14:paraId="0F34AB69" w14:textId="3163E96B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1901DE" w14:textId="77777777" w:rsidTr="00294A5E">
        <w:tc>
          <w:tcPr>
            <w:tcW w:w="8472" w:type="dxa"/>
          </w:tcPr>
          <w:p w14:paraId="15BA0DD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14:paraId="1DB25950" w14:textId="1BCC4F48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020CD5D" w14:textId="77777777" w:rsidTr="00294A5E">
        <w:tc>
          <w:tcPr>
            <w:tcW w:w="8472" w:type="dxa"/>
          </w:tcPr>
          <w:p w14:paraId="00697725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14:paraId="690C8395" w14:textId="09A24C68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F4D562A" w14:textId="77777777" w:rsidTr="00294A5E">
        <w:tc>
          <w:tcPr>
            <w:tcW w:w="8472" w:type="dxa"/>
          </w:tcPr>
          <w:p w14:paraId="25732FA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4EF88684" w14:textId="3EF358AE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09AE03CE" w14:textId="77777777" w:rsidTr="00294A5E">
        <w:tc>
          <w:tcPr>
            <w:tcW w:w="8472" w:type="dxa"/>
          </w:tcPr>
          <w:p w14:paraId="44EF456D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2A473AF8" w14:textId="7EA21BC9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318F9046" w14:textId="77777777" w:rsidTr="00294A5E">
        <w:tc>
          <w:tcPr>
            <w:tcW w:w="8472" w:type="dxa"/>
          </w:tcPr>
          <w:p w14:paraId="73D4A2CA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3F761EFC" w14:textId="1EF1E514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127F077D" w14:textId="77777777" w:rsidTr="00294A5E">
        <w:tc>
          <w:tcPr>
            <w:tcW w:w="8472" w:type="dxa"/>
          </w:tcPr>
          <w:p w14:paraId="6B9EA864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14:paraId="40AEF1CC" w14:textId="04F2B769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943B7AE" w14:textId="77777777" w:rsidTr="00294A5E">
        <w:tc>
          <w:tcPr>
            <w:tcW w:w="8472" w:type="dxa"/>
          </w:tcPr>
          <w:p w14:paraId="2E4EFADD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proofErr w:type="spellStart"/>
            <w:r w:rsidRPr="001B2804"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 w:rsidRPr="001B2804">
              <w:rPr>
                <w:rFonts w:ascii="Arial" w:hAnsi="Arial" w:cs="Arial"/>
                <w:sz w:val="20"/>
                <w:szCs w:val="20"/>
              </w:rPr>
              <w:t xml:space="preserve">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14:paraId="26FAA975" w14:textId="48D3909E" w:rsidR="00294A5E" w:rsidRPr="001B2804" w:rsidRDefault="00C52911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0558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35EA87AC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016395E6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647A45CF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5AD60" w14:textId="77777777" w:rsidR="00C52911" w:rsidRDefault="00C52911">
      <w:r>
        <w:separator/>
      </w:r>
    </w:p>
  </w:endnote>
  <w:endnote w:type="continuationSeparator" w:id="0">
    <w:p w14:paraId="4CC10284" w14:textId="77777777" w:rsidR="00C52911" w:rsidRDefault="00C52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5DC07438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3B377BB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0C381" w14:textId="77777777" w:rsidR="001E52AF" w:rsidRPr="00817248" w:rsidRDefault="001E52AF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AFCD96" wp14:editId="4C6ED17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1E0B13E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291330" w14:textId="59F08140" w:rsidR="001E52AF" w:rsidRPr="009B1C3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2DD204C9" w14:textId="77777777" w:rsidR="001E52A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14:paraId="6D0E5F85" w14:textId="77777777" w:rsidR="00ED5196" w:rsidRPr="001E52AF" w:rsidRDefault="00ED5196" w:rsidP="001E52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CFF27" w14:textId="77777777" w:rsidR="00C52911" w:rsidRDefault="00C52911">
      <w:r>
        <w:separator/>
      </w:r>
    </w:p>
  </w:footnote>
  <w:footnote w:type="continuationSeparator" w:id="0">
    <w:p w14:paraId="2BE9AF9F" w14:textId="77777777" w:rsidR="00C52911" w:rsidRDefault="00C52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D425C" w14:textId="77777777" w:rsidR="00ED5196" w:rsidRDefault="00ED5196" w:rsidP="00F94A5B">
    <w:pPr>
      <w:pStyle w:val="Zaglavlje"/>
      <w:spacing w:before="0"/>
    </w:pPr>
  </w:p>
  <w:p w14:paraId="5F978DAD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9637E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  <w:lang w:val="en-US" w:eastAsia="en-US"/>
      </w:rPr>
      <w:drawing>
        <wp:anchor distT="0" distB="0" distL="114300" distR="114300" simplePos="0" relativeHeight="251657728" behindDoc="1" locked="1" layoutInCell="1" allowOverlap="1" wp14:anchorId="7AC577CD" wp14:editId="0491F2C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485AB3A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5AAB40E5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E1B8725" wp14:editId="311C81E4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5218C3D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27109"/>
    <w:rsid w:val="000507E9"/>
    <w:rsid w:val="0005246D"/>
    <w:rsid w:val="00060F62"/>
    <w:rsid w:val="00072B32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7D6C"/>
    <w:rsid w:val="0028450E"/>
    <w:rsid w:val="00294A5E"/>
    <w:rsid w:val="002F08BA"/>
    <w:rsid w:val="002F5E2B"/>
    <w:rsid w:val="00303F22"/>
    <w:rsid w:val="003127E6"/>
    <w:rsid w:val="00321C75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558D"/>
    <w:rsid w:val="00410F42"/>
    <w:rsid w:val="004116B5"/>
    <w:rsid w:val="00421EF4"/>
    <w:rsid w:val="00437EC7"/>
    <w:rsid w:val="0047495E"/>
    <w:rsid w:val="00492E7C"/>
    <w:rsid w:val="004C7CD0"/>
    <w:rsid w:val="004D0D72"/>
    <w:rsid w:val="0050504C"/>
    <w:rsid w:val="00512273"/>
    <w:rsid w:val="00557CCD"/>
    <w:rsid w:val="005A1CFE"/>
    <w:rsid w:val="005C79DE"/>
    <w:rsid w:val="005D3C1F"/>
    <w:rsid w:val="005E0C37"/>
    <w:rsid w:val="005F39EA"/>
    <w:rsid w:val="005F5EF1"/>
    <w:rsid w:val="00641A8A"/>
    <w:rsid w:val="006441B8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7434A"/>
    <w:rsid w:val="00786F61"/>
    <w:rsid w:val="007B2165"/>
    <w:rsid w:val="007F4396"/>
    <w:rsid w:val="00802628"/>
    <w:rsid w:val="00811D62"/>
    <w:rsid w:val="008179D8"/>
    <w:rsid w:val="00817A34"/>
    <w:rsid w:val="00841B63"/>
    <w:rsid w:val="00854A3F"/>
    <w:rsid w:val="00886662"/>
    <w:rsid w:val="008A321E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B0DAF"/>
    <w:rsid w:val="00AC15F8"/>
    <w:rsid w:val="00B247C9"/>
    <w:rsid w:val="00B543B7"/>
    <w:rsid w:val="00B651A5"/>
    <w:rsid w:val="00B75CF8"/>
    <w:rsid w:val="00B75D7F"/>
    <w:rsid w:val="00B9014A"/>
    <w:rsid w:val="00B946E6"/>
    <w:rsid w:val="00B96863"/>
    <w:rsid w:val="00BB2608"/>
    <w:rsid w:val="00BE0818"/>
    <w:rsid w:val="00C01EE7"/>
    <w:rsid w:val="00C11897"/>
    <w:rsid w:val="00C21A1E"/>
    <w:rsid w:val="00C315BD"/>
    <w:rsid w:val="00C406E6"/>
    <w:rsid w:val="00C503BD"/>
    <w:rsid w:val="00C52911"/>
    <w:rsid w:val="00C55FB2"/>
    <w:rsid w:val="00C6000F"/>
    <w:rsid w:val="00C64ADC"/>
    <w:rsid w:val="00C66227"/>
    <w:rsid w:val="00C80E4C"/>
    <w:rsid w:val="00CA7753"/>
    <w:rsid w:val="00CC059B"/>
    <w:rsid w:val="00CC2CF7"/>
    <w:rsid w:val="00CC6EA8"/>
    <w:rsid w:val="00CE523C"/>
    <w:rsid w:val="00CF02E1"/>
    <w:rsid w:val="00D03109"/>
    <w:rsid w:val="00D40334"/>
    <w:rsid w:val="00D601FB"/>
    <w:rsid w:val="00D77D0B"/>
    <w:rsid w:val="00D918D6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."/>
  <w:listSeparator w:val=","/>
  <w14:docId w14:val="32F7459A"/>
  <w15:docId w15:val="{0E40F9FD-553A-4998-BDAB-BBA5C986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D10FB-4F09-41AA-B83D-FFA29F78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127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1960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Paula</cp:lastModifiedBy>
  <cp:revision>3</cp:revision>
  <cp:lastPrinted>2021-10-22T10:21:00Z</cp:lastPrinted>
  <dcterms:created xsi:type="dcterms:W3CDTF">2021-10-08T10:38:00Z</dcterms:created>
  <dcterms:modified xsi:type="dcterms:W3CDTF">2021-10-22T12:27:00Z</dcterms:modified>
</cp:coreProperties>
</file>